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F97B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Henry NOON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105ED3B4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20EC6913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887B8B9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C65B3C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Nov.1408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49A6F852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1408-13 p.41)</w:t>
      </w:r>
    </w:p>
    <w:p w14:paraId="25912E71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AF77EC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986E87" w14:textId="77777777" w:rsidR="00A615CE" w:rsidRDefault="00A615CE" w:rsidP="00A615C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March 2023</w:t>
      </w:r>
    </w:p>
    <w:p w14:paraId="721C2D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7A2FB" w14:textId="77777777" w:rsidR="00A615CE" w:rsidRDefault="00A615CE" w:rsidP="009139A6">
      <w:r>
        <w:separator/>
      </w:r>
    </w:p>
  </w:endnote>
  <w:endnote w:type="continuationSeparator" w:id="0">
    <w:p w14:paraId="5AD6F555" w14:textId="77777777" w:rsidR="00A615CE" w:rsidRDefault="00A615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43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B6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76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FEF9" w14:textId="77777777" w:rsidR="00A615CE" w:rsidRDefault="00A615CE" w:rsidP="009139A6">
      <w:r>
        <w:separator/>
      </w:r>
    </w:p>
  </w:footnote>
  <w:footnote w:type="continuationSeparator" w:id="0">
    <w:p w14:paraId="22B65751" w14:textId="77777777" w:rsidR="00A615CE" w:rsidRDefault="00A615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E15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B4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A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CE"/>
    <w:rsid w:val="000666E0"/>
    <w:rsid w:val="002510B7"/>
    <w:rsid w:val="005C130B"/>
    <w:rsid w:val="00826F5C"/>
    <w:rsid w:val="009139A6"/>
    <w:rsid w:val="009448BB"/>
    <w:rsid w:val="00947624"/>
    <w:rsid w:val="00A3176C"/>
    <w:rsid w:val="00A615C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57D37"/>
  <w15:chartTrackingRefBased/>
  <w15:docId w15:val="{E99CED35-DC7D-40ED-9B83-FD5C2FD6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2023-03-29T20:20:00Z</dcterms:created>
  <dcterms:modified xsi:type="dcterms:W3CDTF">2023-03-29T20:21:00Z</dcterms:modified>
</cp:coreProperties>
</file>